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6236" w14:textId="77777777" w:rsidR="00EE1661" w:rsidRPr="00234B54" w:rsidRDefault="00EE1661" w:rsidP="00EE1661">
      <w:pPr>
        <w:rPr>
          <w:b/>
          <w:bCs/>
          <w:u w:val="single"/>
        </w:rPr>
      </w:pPr>
      <w:r w:rsidRPr="00234B54">
        <w:rPr>
          <w:b/>
          <w:bCs/>
          <w:u w:val="single"/>
        </w:rPr>
        <w:t>Handgun</w:t>
      </w:r>
    </w:p>
    <w:p w14:paraId="3A29A1A3" w14:textId="77777777" w:rsidR="00EE1661" w:rsidRPr="00234B54" w:rsidRDefault="00EE1661" w:rsidP="00EE1661">
      <w:pPr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t xml:space="preserve">• </w:t>
      </w:r>
      <w:r w:rsidRPr="00234B54">
        <w:rPr>
          <w:rFonts w:ascii="Aptos" w:eastAsia="Times New Roman" w:hAnsi="Aptos" w:cs="Times New Roman"/>
          <w:color w:val="000000"/>
          <w:kern w:val="0"/>
          <w14:ligatures w14:val="none"/>
        </w:rPr>
        <w:t>Practice: Sig Sauer 9mm 124 grain full metal jacket (FMJ)</w:t>
      </w:r>
    </w:p>
    <w:p w14:paraId="6A2AB2E5" w14:textId="77777777" w:rsidR="00EE1661" w:rsidRDefault="00EE1661" w:rsidP="00EE1661">
      <w:pPr>
        <w:ind w:firstLine="720"/>
      </w:pPr>
      <w:proofErr w:type="gramStart"/>
      <w:r>
        <w:t>o Minimum Rounds</w:t>
      </w:r>
      <w:proofErr w:type="gramEnd"/>
      <w:r>
        <w:t xml:space="preserve"> needed = 154,000</w:t>
      </w:r>
    </w:p>
    <w:p w14:paraId="031DDC61" w14:textId="77777777" w:rsidR="00EE1661" w:rsidRPr="00234B54" w:rsidRDefault="00EE1661" w:rsidP="00EE1661">
      <w:pPr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t xml:space="preserve">• </w:t>
      </w:r>
      <w:r w:rsidRPr="00234B54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Handgun Training: UTM 9mm MMR Blue </w:t>
      </w:r>
    </w:p>
    <w:p w14:paraId="2B9C18E8" w14:textId="77777777" w:rsidR="00EE1661" w:rsidRDefault="00EE1661" w:rsidP="00EE1661">
      <w:pPr>
        <w:ind w:firstLine="720"/>
      </w:pPr>
      <w:proofErr w:type="gramStart"/>
      <w:r>
        <w:t>o Minimum Rounds</w:t>
      </w:r>
      <w:proofErr w:type="gramEnd"/>
      <w:r>
        <w:t xml:space="preserve"> needed = 6,000</w:t>
      </w:r>
    </w:p>
    <w:p w14:paraId="1E744172" w14:textId="77777777" w:rsidR="00EE1661" w:rsidRPr="00234B54" w:rsidRDefault="00EE1661" w:rsidP="00EE1661">
      <w:pPr>
        <w:rPr>
          <w:b/>
          <w:bCs/>
          <w:u w:val="single"/>
        </w:rPr>
      </w:pPr>
      <w:r w:rsidRPr="00234B54">
        <w:rPr>
          <w:b/>
          <w:bCs/>
          <w:u w:val="single"/>
        </w:rPr>
        <w:t>Rifle</w:t>
      </w:r>
    </w:p>
    <w:p w14:paraId="6CFF6FA1" w14:textId="77777777" w:rsidR="00EE1661" w:rsidRDefault="00EE1661" w:rsidP="00EE1661">
      <w:pPr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t xml:space="preserve">• </w:t>
      </w:r>
      <w:r w:rsidRPr="00234B54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Practice: PMC 62 grain #556K full metal jacket </w:t>
      </w:r>
      <w:r>
        <w:rPr>
          <w:rFonts w:ascii="Aptos" w:eastAsia="Times New Roman" w:hAnsi="Aptos" w:cs="Times New Roman"/>
          <w:color w:val="000000"/>
          <w:kern w:val="0"/>
          <w14:ligatures w14:val="none"/>
        </w:rPr>
        <w:t>(FMJ)</w:t>
      </w:r>
    </w:p>
    <w:p w14:paraId="1E6A5CB1" w14:textId="77777777" w:rsidR="00EE1661" w:rsidRPr="00234B54" w:rsidRDefault="00EE1661" w:rsidP="00EE1661">
      <w:pPr>
        <w:pStyle w:val="ListParagraph"/>
        <w:numPr>
          <w:ilvl w:val="0"/>
          <w:numId w:val="1"/>
        </w:numPr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14:ligatures w14:val="none"/>
        </w:rPr>
        <w:t>Minimum Rounds needed= 154,000</w:t>
      </w:r>
    </w:p>
    <w:p w14:paraId="7172A6AC" w14:textId="77777777" w:rsidR="00EE1661" w:rsidRDefault="00EE1661" w:rsidP="00EE1661"/>
    <w:p w14:paraId="56711369" w14:textId="77777777" w:rsidR="00EE1661" w:rsidRPr="00234B54" w:rsidRDefault="00EE1661" w:rsidP="00EE1661">
      <w:pPr>
        <w:rPr>
          <w:b/>
          <w:bCs/>
        </w:rPr>
      </w:pPr>
      <w:r w:rsidRPr="00234B54">
        <w:rPr>
          <w:b/>
          <w:bCs/>
        </w:rPr>
        <w:t>No alternatives will be considered to ensure consistent training opportunities Statewide.</w:t>
      </w:r>
    </w:p>
    <w:p w14:paraId="4B0297F5" w14:textId="77777777" w:rsidR="00EE1661" w:rsidRPr="00234B54" w:rsidRDefault="00EE1661" w:rsidP="00EE1661">
      <w:pPr>
        <w:rPr>
          <w:b/>
          <w:bCs/>
          <w:u w:val="single"/>
        </w:rPr>
      </w:pPr>
      <w:r w:rsidRPr="00234B54">
        <w:rPr>
          <w:b/>
          <w:bCs/>
          <w:u w:val="single"/>
        </w:rPr>
        <w:t>MUST RECEIVE MINIMUM OF ROUNDS LISTED HERE.</w:t>
      </w:r>
    </w:p>
    <w:p w14:paraId="3D8C72A9" w14:textId="77777777" w:rsidR="00EE1661" w:rsidRDefault="00EE1661" w:rsidP="00EE1661">
      <w:r w:rsidRPr="00234B54">
        <w:rPr>
          <w:b/>
          <w:bCs/>
          <w:u w:val="single"/>
        </w:rPr>
        <w:t>For delivery</w:t>
      </w:r>
      <w:r>
        <w:t xml:space="preserve"> - Fork Lift is available on site at delivery location but absolutely must schedule</w:t>
      </w:r>
    </w:p>
    <w:p w14:paraId="5017A35F" w14:textId="77777777" w:rsidR="00EE1661" w:rsidRDefault="00EE1661" w:rsidP="00EE1661">
      <w:r>
        <w:t>delivery appointment with 24 hours’ notice.</w:t>
      </w:r>
    </w:p>
    <w:p w14:paraId="35E35585" w14:textId="77777777" w:rsidR="00EE1661" w:rsidRDefault="00EE1661" w:rsidP="00EE1661">
      <w:r w:rsidRPr="00234B54">
        <w:rPr>
          <w:b/>
          <w:bCs/>
          <w:u w:val="single"/>
        </w:rPr>
        <w:t>Shipping</w:t>
      </w:r>
      <w:r>
        <w:t xml:space="preserve"> - to be included in cost proposal as separate line</w:t>
      </w:r>
    </w:p>
    <w:p w14:paraId="6D549945" w14:textId="77777777" w:rsidR="00EE1661" w:rsidRDefault="00EE1661" w:rsidP="00EE1661">
      <w:r w:rsidRPr="00234B54">
        <w:rPr>
          <w:b/>
          <w:bCs/>
          <w:u w:val="single"/>
        </w:rPr>
        <w:t>Ship To</w:t>
      </w:r>
      <w:r>
        <w:t>: IDNR, Div. Of Law Enforcement</w:t>
      </w:r>
    </w:p>
    <w:p w14:paraId="6188D09E" w14:textId="77777777" w:rsidR="00EE1661" w:rsidRDefault="00EE1661" w:rsidP="00EE1661">
      <w:r>
        <w:t>Quartermaster</w:t>
      </w:r>
    </w:p>
    <w:p w14:paraId="58B8349C" w14:textId="77777777" w:rsidR="00EE1661" w:rsidRDefault="00EE1661" w:rsidP="00EE1661">
      <w:r>
        <w:t>6248 S SCHOOLHOUSE RD</w:t>
      </w:r>
    </w:p>
    <w:p w14:paraId="2DC71E23" w14:textId="77777777" w:rsidR="00EE1661" w:rsidRDefault="00EE1661" w:rsidP="00EE1661">
      <w:r>
        <w:t>NINEVEH, IN 46164</w:t>
      </w:r>
    </w:p>
    <w:p w14:paraId="4ADBF9E8" w14:textId="77777777" w:rsidR="00EE1661" w:rsidRDefault="00EE1661" w:rsidP="00EE1661">
      <w:r>
        <w:t xml:space="preserve">*To Schedule delivery contact Quartermaster at 812-526-9689 or email tracking details directly to </w:t>
      </w:r>
      <w:hyperlink r:id="rId8" w:history="1">
        <w:r w:rsidRPr="00785961">
          <w:rPr>
            <w:rStyle w:val="Hyperlink"/>
          </w:rPr>
          <w:t>whaus@dnr.in.gov</w:t>
        </w:r>
      </w:hyperlink>
      <w:r>
        <w:t>*</w:t>
      </w:r>
    </w:p>
    <w:p w14:paraId="17DDFCE7" w14:textId="77777777" w:rsidR="00475F52" w:rsidRDefault="00475F52"/>
    <w:sectPr w:rsidR="00475F52" w:rsidSect="00EE1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B7AE1"/>
    <w:multiLevelType w:val="hybridMultilevel"/>
    <w:tmpl w:val="97F28D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513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61"/>
    <w:rsid w:val="00475F52"/>
    <w:rsid w:val="00791821"/>
    <w:rsid w:val="00EC1AD1"/>
    <w:rsid w:val="00EE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5E8CE"/>
  <w15:chartTrackingRefBased/>
  <w15:docId w15:val="{6643AC1F-3E1D-4D2F-92A5-09346E9D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661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6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16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haus@dnr.in.gov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gov.sharepoint.com/sites/IDOAProcurementDocumentsandTemplates/Shared%20Documents/Forms/template.dotx?OR=81dd2b71-fb82-4b33-ac71-fed46bf0f87a&amp;CID=bd102aa2-6051-e000-6d21-49d53144f39b&amp;CT=17848097846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03A577-FAFE-4BDD-A474-16509C155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55B78-5F72-40AD-9A1D-4123C09F7AAC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BB511E57-76FB-4628-BD2E-2C763297DE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template.dotx?OR=81dd2b71-fb82-4b33-ac71-fed46bf0f87a&amp;CID=bd102aa2-6051-e000-6d21-49d53144f39b&amp;CT=1784809784641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Carnahan, Daniel (IDOA)</dc:creator>
  <cp:keywords/>
  <dc:description/>
  <cp:lastModifiedBy>Carnahan, Daniel (IDOA)</cp:lastModifiedBy>
  <cp:revision>1</cp:revision>
  <dcterms:created xsi:type="dcterms:W3CDTF">2026-07-23T12:29:00Z</dcterms:created>
  <dcterms:modified xsi:type="dcterms:W3CDTF">2026-07-23T12:31:00Z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